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09f0648" w14:textId="09f064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BB45D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A303E8">
              <w:rPr>
                <w:rFonts w:ascii="Arial" w:hAnsi="Arial" w:cs="Arial"/>
              </w:rPr>
              <w:t>363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BB45DD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BB45D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303E8" w:rsidP="00F65D4C" w:rsidRDefault="00A303E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B16FB">
        <w:rPr>
          <w:rFonts w:ascii="Arial" w:hAnsi="Arial" w:eastAsia="Times New Roman" w:cs="Arial"/>
          <w:sz w:val="24"/>
          <w:szCs w:val="24"/>
          <w:lang w:eastAsia="hr-HR"/>
        </w:rPr>
        <w:t>METALLBAU HORVAT j.d.o.o., Mačkovec, Bana Josipa Jelačića 39, OIB:94899998581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A303E8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EB351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EB351E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EB351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EB351E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351E" w:rsidR="00BB45DD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EB351E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EB351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EB351E" w:rsidR="00EB351E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EB351E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A303E8">
        <w:rPr>
          <w:rFonts w:ascii="Arial" w:hAnsi="Arial" w:eastAsia="Times New Roman" w:cs="Arial"/>
          <w:sz w:val="24"/>
          <w:szCs w:val="24"/>
          <w:lang w:eastAsia="hr-HR"/>
        </w:rPr>
        <w:t xml:space="preserve">Erste &amp; Steiermärkische bank d.d. </w:t>
      </w:r>
      <w:r w:rsidR="00EB351E">
        <w:rPr>
          <w:rFonts w:ascii="Arial" w:hAnsi="Arial" w:eastAsia="Times New Roman" w:cs="Arial"/>
          <w:sz w:val="24"/>
          <w:szCs w:val="24"/>
          <w:lang w:eastAsia="hr-HR"/>
        </w:rPr>
        <w:t>te zastupnik po zakonu dužnika.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3B16FB" w:rsidR="00A303E8">
        <w:rPr>
          <w:rFonts w:ascii="Arial" w:hAnsi="Arial" w:eastAsia="Times New Roman" w:cs="Arial"/>
          <w:sz w:val="24"/>
          <w:szCs w:val="24"/>
          <w:lang w:eastAsia="hr-HR"/>
        </w:rPr>
        <w:t>METALLBAU HORVAT j.d.o.o., Mačkovec, Bana Josipa Jelačića 39, OIB:94899998581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351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351E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EB351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EB351E" w:rsidR="00EB351E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EB351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B351E" w:rsidR="00EB351E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EB351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351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B351E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B351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EB351E" w:rsidR="00EB351E">
        <w:rPr>
          <w:rFonts w:ascii="Arial" w:hAnsi="Arial" w:eastAsia="Times New Roman" w:cs="Arial"/>
          <w:sz w:val="24"/>
          <w:szCs w:val="24"/>
          <w:lang w:eastAsia="hr-HR"/>
        </w:rPr>
        <w:t>102.513,76</w:t>
      </w:r>
      <w:r w:rsidRPr="00EB351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EB351E" w:rsidR="00EB351E" w:rsidP="00F65D4C" w:rsidRDefault="00EB35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351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351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EB351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EB351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EB351E" w:rsidR="00EB351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B351E"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B351E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351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B351E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EB351E" w:rsidR="00EB351E">
        <w:rPr>
          <w:rFonts w:ascii="Arial" w:hAnsi="Arial" w:eastAsia="Times New Roman" w:cs="Arial"/>
          <w:sz w:val="24"/>
          <w:szCs w:val="24"/>
          <w:lang w:eastAsia="hr-HR"/>
        </w:rPr>
        <w:t>215.078,24</w:t>
      </w:r>
      <w:r w:rsidRPr="00EB351E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EB351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="003B0CA8">
        <w:rPr>
          <w:rFonts w:ascii="Arial" w:hAnsi="Arial" w:eastAsia="Times New Roman" w:cs="Arial"/>
          <w:sz w:val="24"/>
          <w:szCs w:val="24"/>
          <w:lang w:eastAsia="hr-HR"/>
        </w:rPr>
        <w:t>Međimurska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EB351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B351E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D6DAA" w:rsidP="00501147" w:rsidRDefault="002D6DAA">
      <w:pPr>
        <w:spacing w:after="0" w:line="240" w:lineRule="auto"/>
      </w:pPr>
      <w:r>
        <w:separator/>
      </w:r>
    </w:p>
  </w:endnote>
  <w:endnote w:type="continuationSeparator" w:id="0">
    <w:p w:rsidR="002D6DAA" w:rsidP="00501147" w:rsidRDefault="002D6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D6DAA" w:rsidP="00501147" w:rsidRDefault="002D6DAA">
      <w:pPr>
        <w:spacing w:after="0" w:line="240" w:lineRule="auto"/>
      </w:pPr>
      <w:r>
        <w:separator/>
      </w:r>
    </w:p>
  </w:footnote>
  <w:footnote w:type="continuationSeparator" w:id="0">
    <w:p w:rsidR="002D6DAA" w:rsidP="00501147" w:rsidRDefault="002D6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E7E15">
      <w:rPr>
        <w:rFonts w:ascii="Arial" w:hAnsi="Arial" w:cs="Arial"/>
        <w:noProof/>
        <w:sz w:val="24"/>
        <w:szCs w:val="24"/>
      </w:rPr>
      <w:t>Poslovni broj: 10 St-363/2021-11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E7E15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D6DAA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B0CA8"/>
    <w:rsid w:val="003E4AD7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7E15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03E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7696B"/>
    <w:rsid w:val="00B92B86"/>
    <w:rsid w:val="00B96C65"/>
    <w:rsid w:val="00BA36FB"/>
    <w:rsid w:val="00BA4B67"/>
    <w:rsid w:val="00BB45DD"/>
    <w:rsid w:val="00BB5217"/>
    <w:rsid w:val="00BC5002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DF48BA"/>
    <w:rsid w:val="00E173EC"/>
    <w:rsid w:val="00E2482F"/>
    <w:rsid w:val="00E349A5"/>
    <w:rsid w:val="00E403B1"/>
    <w:rsid w:val="00E41E1B"/>
    <w:rsid w:val="00E43FBA"/>
    <w:rsid w:val="00E7673F"/>
    <w:rsid w:val="00EB0D3A"/>
    <w:rsid w:val="00EB351E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7E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7E1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7E15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7E15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7E15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2022.</izvorni_sadrzaj>
    <derivirana_varijabla naziv="DomainObject.StvarniPocetakDatum_1">7. veljače 2022.</derivirana_varijabla>
  </DomainObject.StvarniPocetakDatum>
  <DomainObject.StvarniZavrsetakDatum>
    <izvorni_sadrzaj>7. veljače 2022.</izvorni_sadrzaj>
    <derivirana_varijabla naziv="DomainObject.StvarniZavrsetakDatum_1">7. veljače 2022.</derivirana_varijabla>
  </DomainObject.StvarniZavrsetakDatum>
  <DomainObject.PlaniraniZavrsetakDatum>
    <izvorni_sadrzaj>7. veljače 2022.</izvorni_sadrzaj>
    <derivirana_varijabla naziv="DomainObject.PlaniraniZavrsetakDatum_1">7. veljače 2022.</derivirana_varijabla>
  </DomainObject.PlaniraniZavrsetakDatum>
  <DomainObject.PlaniraniPocetakDatum>
    <izvorni_sadrzaj>7. veljače 2022.</izvorni_sadrzaj>
    <derivirana_varijabla naziv="DomainObject.PlaniraniPocetakDatum_1">7. veljače 2022.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2022.</izvorni_sadrzaj>
    <derivirana_varijabla naziv="DomainObject.Zapisnik.DatumKreiranja_1">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St-363/2021-11</izvorni_sadrzaj>
    <derivirana_varijabla naziv="DomainObject.Zapisnik.Oznaka_1">St-363/2021-11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2021.</izvorni_sadrzaj>
    <derivirana_varijabla naziv="DomainObject.Predmet.DatumIzradeOptuznogAkta_1">11. lipnja 2021.</derivirana_varijabla>
  </DomainObject.Predmet.DatumIzradeOptuznogAkta>
  <DomainObject.Predmet.DatumIzradeOptuznogAktaFormated>
    <izvorni_sadrzaj>11.6.2021.</izvorni_sadrzaj>
    <derivirana_varijabla naziv="DomainObject.Predmet.DatumIzradeOptuznogAktaFormated_1">11.6.2021.</derivirana_varijabla>
  </DomainObject.Predmet.DatumIzradeOptuznogAktaFormated>
  <DomainObject.Predmet.DatumOsnivanja>
    <izvorni_sadrzaj>11. lipnja 2021.</izvorni_sadrzaj>
    <derivirana_varijabla naziv="DomainObject.Predmet.DatumOsnivanja_1">11.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lipnja 2021.</izvorni_sadrzaj>
    <derivirana_varijabla naziv="DomainObject.Predmet.DatumPrimitkaOptuznogAkta_1">11.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St-363/2021</izvorni_sadrzaj>
    <derivirana_varijabla naziv="DomainObject.Predmet.OznakaBroj_1">St-363/2021</derivirana_varijabla>
  </DomainObject.Predmet.OznakaBroj>
  <DomainObject.Predmet.OznakaBrojOptuznogAkta>
    <izvorni_sadrzaj>04-06-21-3942</izvorni_sadrzaj>
    <derivirana_varijabla naziv="DomainObject.Predmet.OznakaBrojOptuznogAkta_1">04-06-21-3942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METALLBAU HORVAT jednostavno društvo s ograničenom odgovornošću za proizvodnju metalnih proizvoda zastupanog po punomoćniku Tomica Horvat</izvorni_sadrzaj>
    <derivirana_varijabla naziv="DomainObject.Predmet.ProtustrankaFormated_1">  METALLBAU HORVAT jednostavno društvo s ograničenom odgovornošću za proizvodnju metalnih proizvoda zastupanog po punomoćniku Tomica Horvat</derivirana_varijabla>
  </DomainObject.Predmet.ProtustrankaFormated>
  <DomainObject.Predmet.ProtustrankaFormatedOIB>
    <izvorni_sadrzaj>  METALLBAU HORVAT jednostavno društvo s ograničenom odgovornošću za proizvodnju metalnih proizvoda, OIB 94899998581 zastupanog po punomoćniku Tomica Horvat</izvorni_sadrzaj>
    <derivirana_varijabla naziv="DomainObject.Predmet.ProtustrankaFormatedOIB_1">  METALLBAU HORVAT jednostavno društvo s ograničenom odgovornošću za proizvodnju metalnih proizvoda, OIB 94899998581 zastupanog po punomoćniku Tomica Horvat</derivirana_varijabla>
  </DomainObject.Predmet.ProtustrankaFormatedOIB>
  <DomainObject.Predmet.ProtustrankaFormatedWithAdress>
    <izvorni_sadrzaj> METALLBAU HORVAT jednostavno društvo s ograničenom odgovornošću za proizvodnju metalnih proizvoda, Bana Josipa Jelačića 39, 40000 Mačkovec zastupanog po punomoćniku Tomica Horvat</izvorni_sadrzaj>
    <derivirana_varijabla naziv="DomainObject.Predmet.ProtustrankaFormatedWithAdress_1"> METALLBAU HORVAT jednostavno društvo s ograničenom odgovornošću za proizvodnju metalnih proizvoda, Bana Josipa Jelačića 39, 40000 Mačkovec zastupanog po punomoćniku Tomica Horvat</derivirana_varijabla>
  </DomainObject.Predmet.ProtustrankaFormatedWithAdress>
  <DomainObject.Predmet.ProtustrankaFormatedWithAdressOIB>
    <izvorni_sadrzaj> METALLBAU HORVAT jednostavno društvo s ograničenom odgovornošću za proizvodnju metalnih proizvoda, OIB 94899998581, Bana Josipa Jelačića 39, 40000 Mačkovec zastupanog po punomoćniku Tomica Horvat</izvorni_sadrzaj>
    <derivirana_varijabla naziv="DomainObject.Predmet.ProtustrankaFormatedWithAdressOIB_1"> METALLBAU HORVAT jednostavno društvo s ograničenom odgovornošću za proizvodnju metalnih proizvoda, OIB 94899998581, Bana Josipa Jelačića 39, 40000 Mačkovec zastupanog po punomoćniku Tomica Horvat</derivirana_varijabla>
  </DomainObject.Predmet.ProtustrankaFormatedWithAdressOIB>
  <DomainObject.Predmet.ProtustrankaWithAdress>
    <izvorni_sadrzaj>METALLBAU HORVAT jednostavno društvo s ograničenom odgovornošću za proizvodnju metalnih proizvoda Bana Josipa Jelačića 39, 40000 Mačkovec</izvorni_sadrzaj>
    <derivirana_varijabla naziv="DomainObject.Predmet.ProtustrankaWithAdress_1">METALLBAU HORVAT jednostavno društvo s ograničenom odgovornošću za proizvodnju metalnih proizvoda Bana Josipa Jelačića 39, 40000 Mačkovec</derivirana_varijabla>
  </DomainObject.Predmet.ProtustrankaWithAdress>
  <DomainObject.Predmet.ProtustrankaWithAdressOIB>
    <izvorni_sadrzaj>METALLBAU HORVAT jednostavno društvo s ograničenom odgovornošću za proizvodnju metalnih proizvoda, OIB 94899998581, Bana Josipa Jelačića 39, 40000 Mačkovec</izvorni_sadrzaj>
    <derivirana_varijabla naziv="DomainObject.Predmet.ProtustrankaWithAdressOIB_1">METALLBAU HORVAT jednostavno društvo s ograničenom odgovornošću za proizvodnju metalnih proizvoda, OIB 94899998581, Bana Josipa Jelačića 39, 40000 Mačkovec</derivirana_varijabla>
  </DomainObject.Predmet.ProtustrankaWithAdressOIB>
  <DomainObject.Predmet.ProtustrankaNazivFormated>
    <izvorni_sadrzaj>METALLBAU HORVAT jednostavno društvo s ograničenom odgovornošću za proizvodnju metalnih proizvoda</izvorni_sadrzaj>
    <derivirana_varijabla naziv="DomainObject.Predmet.ProtustrankaNazivFormated_1">METALLBAU HORVAT jednostavno društvo s ograničenom odgovornošću za proizvodnju metalnih proizvoda</derivirana_varijabla>
  </DomainObject.Predmet.ProtustrankaNazivFormated>
  <DomainObject.Predmet.ProtustrankaNazivFormatedOIB>
    <izvorni_sadrzaj>METALLBAU HORVAT jednostavno društvo s ograničenom odgovornošću za proizvodnju metalnih proizvoda, OIB 94899998581</izvorni_sadrzaj>
    <derivirana_varijabla naziv="DomainObject.Predmet.ProtustrankaNazivFormatedOIB_1">METALLBAU HORVAT jednostavno društvo s ograničenom odgovornošću za proizvodnju metalnih proizvoda, OIB 94899998581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86211.64</izvorni_sadrzaj>
    <derivirana_varijabla naziv="DomainObject.Predmet.TrenutnaVrijednost_1">86211.64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METALLBAU HORVAT jednostavno društvo s ograničenom odgovornošću za proizvodnju metalnih proizvoda zastupanog po punomoćniku Tomica Horvat</item>
    </izvorni_sadrzaj>
    <derivirana_varijabla naziv="DomainObject.Predmet.ProtuStrankaListFormated_1">
      <item>METALLBAU HORVAT jednostavno društvo s ograničenom odgovornošću za proizvodnju metalnih proizvoda zastupanog po punomoćniku Tomica Horvat</item>
    </derivirana_varijabla>
  </DomainObject.Predmet.ProtuStrankaListFormated>
  <DomainObject.Predmet.ProtuStrankaListFormatedOIB>
    <izvorni_sadrzaj>
      <item>METALLBAU HORVAT jednostavno društvo s ograničenom odgovornošću za proizvodnju metalnih proizvoda, OIB 94899998581 zastupanog po punomoćniku Tomica Horvat</item>
    </izvorni_sadrzaj>
    <derivirana_varijabla naziv="DomainObject.Predmet.ProtuStrankaListFormatedOIB_1">
      <item>METALLBAU HORVAT jednostavno društvo s ograničenom odgovornošću za proizvodnju metalnih proizvoda, OIB 94899998581 zastupanog po punomoćniku Tomica Horvat</item>
    </derivirana_varijabla>
  </DomainObject.Predmet.ProtuStrankaListFormatedOIB>
  <DomainObject.Predmet.ProtuStrankaListFormatedWithAdress>
    <izvorni_sadrzaj>
      <item>METALLBAU HORVAT jednostavno društvo s ograničenom odgovornošću za proizvodnju metalnih proizvoda, Bana Josipa Jelačića 39, 40000 Mačkovec zastupanog po punomoćniku Tomica Horvat</item>
    </izvorni_sadrzaj>
    <derivirana_varijabla naziv="DomainObject.Predmet.ProtuStrankaListFormatedWithAdress_1">
      <item>METALLBAU HORVAT jednostavno društvo s ograničenom odgovornošću za proizvodnju metalnih proizvoda, Bana Josipa Jelačića 39, 40000 Mačkovec zastupanog po punomoćniku Tomica Horvat</item>
    </derivirana_varijabla>
  </DomainObject.Predmet.ProtuStrankaListFormatedWithAdress>
  <DomainObject.Predmet.ProtuStrankaListFormatedWithAdressOIB>
    <izvorni_sadrzaj>
      <item>METALLBAU HORVAT jednostavno društvo s ograničenom odgovornošću za proizvodnju metalnih proizvoda, OIB 94899998581, Bana Josipa Jelačića 39, 40000 Mačkovec zastupanog po punomoćniku Tomica Horvat</item>
    </izvorni_sadrzaj>
    <derivirana_varijabla naziv="DomainObject.Predmet.ProtuStrankaListFormatedWithAdressOIB_1">
      <item>METALLBAU HORVAT jednostavno društvo s ograničenom odgovornošću za proizvodnju metalnih proizvoda, OIB 94899998581, Bana Josipa Jelačića 39, 40000 Mačkovec zastupanog po punomoćniku Tomica Horvat</item>
    </derivirana_varijabla>
  </DomainObject.Predmet.ProtuStrankaListFormatedWithAdressOIB>
  <DomainObject.Predmet.ProtuStrankaListNazivFormated>
    <izvorni_sadrzaj>
      <item>METALLBAU HORVAT jednostavno društvo s ograničenom odgovornošću za proizvodnju metalnih proizvoda</item>
    </izvorni_sadrzaj>
    <derivirana_varijabla naziv="DomainObject.Predmet.ProtuStrankaListNazivFormated_1">
      <item>METALLBAU HORVAT jednostavno društvo s ograničenom odgovornošću za proizvodnju metalnih proizvoda</item>
    </derivirana_varijabla>
  </DomainObject.Predmet.ProtuStrankaListNazivFormated>
  <DomainObject.Predmet.ProtuStrankaListNazivFormatedOIB>
    <izvorni_sadrzaj>
      <item>METALLBAU HORVAT jednostavno društvo s ograničenom odgovornošću za proizvodnju metalnih proizvoda, OIB 94899998581</item>
    </izvorni_sadrzaj>
    <derivirana_varijabla naziv="DomainObject.Predmet.ProtuStrankaListNazivFormatedOIB_1">
      <item>METALLBAU HORVAT jednostavno društvo s ograničenom odgovornošću za proizvodnju metalnih proizvoda, OIB 94899998581</item>
    </derivirana_varijabla>
  </DomainObject.Predmet.ProtuStrankaListNazivFormatedOIB>
  <DomainObject.Predmet.OstaliListFormated>
    <izvorni_sadrzaj>
      <item>Trgovački sud u Varaždinu - sudski registar</item>
      <item>Tomica Horvat punomoćnik sudionika u postupku METALLBAU HORVAT jednostavno društvo s ograničenom odgovornošću za proizvodnju metalnih proizvoda</item>
      <item>Županijsko državno odvjetništvo u Varaždinu</item>
      <item>Erste &amp; Steiermarkische bank d.d.</item>
      <item>Ministarstvo financija, Porezna uprava, Područni ured Čakovec</item>
      <item>Policijska postaja Čakovec</item>
    </izvorni_sadrzaj>
    <derivirana_varijabla naziv="DomainObject.Predmet.OstaliListFormated_1">
      <item>Trgovački sud u Varaždinu - sudski registar</item>
      <item>Tomica Horvat punomoćnik sudionika u postupku METALLBAU HORVAT jednostavno društvo s ograničenom odgovornošću za proizvodnju metalnih proizvoda</item>
      <item>Županijsko državno odvjetništvo u Varaždinu</item>
      <item>Erste &amp; Steiermarkische bank d.d.</item>
      <item>Ministarstvo financija, Porezna uprava, Područni ured Čakovec</item>
      <item>Policijska postaja Čakovec</item>
    </derivirana_varijabla>
  </DomainObject.Predmet.OstaliListFormated>
  <DomainObject.Predmet.OstaliListFormatedOIB>
    <izvorni_sadrzaj>
      <item>Trgovački sud u Varaždinu - sudski registar, OIB 07397915111</item>
      <item>Tomica Horvat, OIB 60603886106 punomoćnik sudionika u postupku METALLBAU HORVAT jednostavno društvo s ograničenom odgovornošću za proizvodnju metalnih proizvoda</item>
      <item>Županijsko državno odvjetništvo u Varaždinu</item>
      <item>Erste &amp; Steiermarkische bank d.d.</item>
      <item>Ministarstvo financija, Porezna uprava, Područni ured Čakovec</item>
      <item>Policijska postaja Čakovec</item>
    </izvorni_sadrzaj>
    <derivirana_varijabla naziv="DomainObject.Predmet.OstaliListFormatedOIB_1">
      <item>Trgovački sud u Varaždinu - sudski registar, OIB 07397915111</item>
      <item>Tomica Horvat, OIB 60603886106 punomoćnik sudionika u postupku METALLBAU HORVAT jednostavno društvo s ograničenom odgovornošću za proizvodnju metalnih proizvoda</item>
      <item>Županijsko državno odvjetništvo u Varaždinu</item>
      <item>Erste &amp; Steiermarkische bank d.d.</item>
      <item>Ministarstvo financija, Porezna uprava, Područni ured Čakovec</item>
      <item>Policijska postaja Čakovec</item>
    </derivirana_varijabla>
  </DomainObject.Predmet.OstaliListFormatedOIB>
  <DomainObject.Predmet.OstaliListFormatedWithAdress>
    <izvorni_sadrzaj>
      <item>Trgovački sud u Varaždinu - sudski registar, Braće Radića 2, 42000 Varaždin</item>
      <item>Tomica Horvat, Bana Josipa Jelačića 39, 40000 Mačkovec punomoćnik sudionika u postupku METALLBAU HORVAT jednostavno društvo s ograničenom odgovornošću za proizvodnju metalnih proizvoda</item>
      <item>Županijsko državno odvjetništvo u Varaždinu, Braće Radića 2, 42000 Varaždin</item>
      <item>Erste &amp; Steiermarkische bank d.d., Jadranski trg 3A, 51000 Rijeka</item>
      <item>Ministarstvo financija, Porezna uprava, Područni ured Čakovec, O. Keršovanija 11, 40000 Čakovec</item>
      <item>Policijska postaja Čakovec, Ulica Jakova Gotovca 7, 40000 Čakovec</item>
    </izvorni_sadrzaj>
    <derivirana_varijabla naziv="DomainObject.Predmet.OstaliListFormatedWithAdress_1">
      <item>Trgovački sud u Varaždinu - sudski registar, Braće Radića 2, 42000 Varaždin</item>
      <item>Tomica Horvat, Bana Josipa Jelačića 39, 40000 Mačkovec punomoćnik sudionika u postupku METALLBAU HORVAT jednostavno društvo s ograničenom odgovornošću za proizvodnju metalnih proizvoda</item>
      <item>Županijsko državno odvjetništvo u Varaždinu, Braće Radića 2, 42000 Varaždin</item>
      <item>Erste &amp; Steiermarkische bank d.d., Jadranski trg 3A, 51000 Rijeka</item>
      <item>Ministarstvo financija, Porezna uprava, Područni ured Čakovec, O. Keršovanija 11, 40000 Čakovec</item>
      <item>Policijska postaja Čakovec, Ulica Jakova Gotovca 7, 40000 Čakovec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Tomica Horvat, OIB 60603886106, Bana Josipa Jelačića 39, 40000 Mačkovec punomoćnik sudionika u postupku METALLBAU HORVAT jednostavno društvo s ograničenom odgovornošću za proizvodnju metalnih proizvoda</item>
      <item>Županijsko državno odvjetništvo u Varaždinu, Braće Radića 2, 42000 Varaždin</item>
      <item>Erste &amp; Steiermarkische bank d.d., Jadranski trg 3A, 51000 Rijeka</item>
      <item>Ministarstvo financija, Porezna uprava, Područni ured Čakovec, O. Keršovanija 11, 40000 Čakovec</item>
      <item>Policijska postaja Čakovec, Ulica Jakova Gotovca 7, 40000 Čakovec</item>
    </izvorni_sadrzaj>
    <derivirana_varijabla naziv="DomainObject.Predmet.OstaliListFormatedWithAdressOIB_1">
      <item>Trgovački sud u Varaždinu - sudski registar, OIB 07397915111, Braće Radića 2, 42000 Varaždin</item>
      <item>Tomica Horvat, OIB 60603886106, Bana Josipa Jelačića 39, 40000 Mačkovec punomoćnik sudionika u postupku METALLBAU HORVAT jednostavno društvo s ograničenom odgovornošću za proizvodnju metalnih proizvoda</item>
      <item>Županijsko državno odvjetništvo u Varaždinu, Braće Radića 2, 42000 Varaždin</item>
      <item>Erste &amp; Steiermarkische bank d.d., Jadranski trg 3A, 51000 Rijeka</item>
      <item>Ministarstvo financija, Porezna uprava, Područni ured Čakovec, O. Keršovanija 11, 40000 Čakovec</item>
      <item>Policijska postaja Čakovec, Ulica Jakova Gotovca 7, 40000 Čakovec</item>
    </derivirana_varijabla>
  </DomainObject.Predmet.OstaliListFormatedWithAdressOIB>
  <DomainObject.Predmet.OstaliListNazivFormated>
    <izvorni_sadrzaj>
      <item>Trgovački sud u Varaždinu - sudski registar</item>
      <item>Tomica Horvat</item>
      <item>Županijsko državno odvjetništvo u Varaždinu</item>
      <item>Erste &amp; Steiermarkische bank d.d.</item>
      <item>Ministarstvo financija, Porezna uprava, Područni ured Čakovec</item>
      <item>Policijska postaja Čakovec</item>
    </izvorni_sadrzaj>
    <derivirana_varijabla naziv="DomainObject.Predmet.OstaliListNazivFormated_1">
      <item>Trgovački sud u Varaždinu - sudski registar</item>
      <item>Tomica Horvat</item>
      <item>Županijsko državno odvjetništvo u Varaždinu</item>
      <item>Erste &amp; Steiermarkische bank d.d.</item>
      <item>Ministarstvo financija, Porezna uprava, Područni ured Čakovec</item>
      <item>Policijska postaja Čakovec</item>
    </derivirana_varijabla>
  </DomainObject.Predmet.OstaliListNazivFormated>
  <DomainObject.Predmet.OstaliListNazivFormatedOIB>
    <izvorni_sadrzaj>
      <item>Trgovački sud u Varaždinu - sudski registar, OIB 07397915111</item>
      <item>Tomica Horvat, OIB 60603886106</item>
      <item>Županijsko državno odvjetništvo u Varaždinu</item>
      <item>Erste &amp; Steiermarkische bank d.d.</item>
      <item>Ministarstvo financija, Porezna uprava, Područni ured Čakovec</item>
      <item>Policijska postaja Čakovec</item>
    </izvorni_sadrzaj>
    <derivirana_varijabla naziv="DomainObject.Predmet.OstaliListNazivFormatedOIB_1">
      <item>Trgovački sud u Varaždinu - sudski registar, OIB 07397915111</item>
      <item>Tomica Horvat, OIB 60603886106</item>
      <item>Županijsko državno odvjetništvo u Varaždinu</item>
      <item>Erste &amp; Steiermarkische bank d.d.</item>
      <item>Ministarstvo financija, Porezna uprava, Područni ured Čakovec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2022.</izvorni_sadrzaj>
    <derivirana_varijabla naziv="DomainObject.Datum_1">7. veljače 2022.</derivirana_varijabla>
  </DomainObject.Datum>
  <DomainObject.PoslovniBrojDokumenta>
    <izvorni_sadrzaj>St-363/2021-11</izvorni_sadrzaj>
    <derivirana_varijabla naziv="DomainObject.PoslovniBrojDokumenta_1">St-363/2021-11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METALLBAU HORVAT jednostavno društvo s ograničenom odgovornošću za proizvodnju metalnih proizvoda</izvorni_sadrzaj>
    <derivirana_varijabla naziv="DomainObject.Predmet.ProtustrankaIDrugi_1">METALLBAU HORVAT jednostavno društvo s ograničenom odgovornošću za proizvodnju metalnih proizvoda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METALLBAU HORVAT jednostavno društvo s ograničenom odgovornošću za proizvodnju metalnih proizvoda, OIB 94899998581, Bana Josipa Jelačića 39, 40000 Mačkovec</izvorni_sadrzaj>
    <derivirana_varijabla naziv="DomainObject.Predmet.ProtustrankaIDrugiAdressOIB_1">METALLBAU HORVAT jednostavno društvo s ograničenom odgovornošću za proizvodnju metalnih proizvoda, OIB 94899998581, Bana Josipa Jelačića 39,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METALLBAU HORVAT jednostavno društvo s ograničenom odgovornošću za proizvodnju metalnih proizvoda</item>
      <item>Financijska agencija</item>
      <item>Trgovački sud u Varaždinu - sudski registar</item>
      <item>Tomica Horvat</item>
      <item>Županijsko državno odvjetništvo u Varaždinu</item>
      <item>Erste &amp; Steiermarkische bank d.d.</item>
      <item>Ministarstvo financija, Porezna uprava, Područni ured Čakovec</item>
      <item>Policijska postaja Čakovec</item>
    </izvorni_sadrzaj>
    <derivirana_varijabla naziv="DomainObject.Predmet.SudioniciListNaziv_1">
      <item>METALLBAU HORVAT jednostavno društvo s ograničenom odgovornošću za proizvodnju metalnih proizvoda</item>
      <item>Financijska agencija</item>
      <item>Trgovački sud u Varaždinu - sudski registar</item>
      <item>Tomica Horvat</item>
      <item>Županijsko državno odvjetništvo u Varaždinu</item>
      <item>Erste &amp; Steiermarkische bank d.d.</item>
      <item>Ministarstvo financija, Porezna uprava, Područni ured Čakovec</item>
      <item>Policijska postaja Čakovec</item>
    </derivirana_varijabla>
  </DomainObject.Predmet.SudioniciListNaziv>
  <DomainObject.Predmet.SudioniciListAdressOIB>
    <izvorni_sadrzaj>
      <item>METALLBAU HORVAT jednostavno društvo s ograničenom odgovornošću za proizvodnju metalnih proizvoda, OIB 94899998581, Bana Josipa Jelačića 39,40000 Mačkovec</item>
      <item>Financijska agencija, OIB 85821130368, A.CESARCA 2,42000 Varaždin</item>
      <item>Trgovački sud u Varaždinu - sudski registar, OIB 07397915111, Braće Radića 2,42000 Varaždin</item>
      <item>Tomica Horvat, OIB 60603886106, Bana Josipa Jelačića 39,40000 Mačkovec</item>
      <item>Županijsko državno odvjetništvo u Varaždinu, Braće Radića 2,42000 Varaždin</item>
      <item>Erste &amp; Steiermarkische bank d.d., Jadranski trg 3A,51000 Rijeka</item>
      <item>Ministarstvo financija, Porezna uprava, Područni ured Čakovec, O. Keršovanija 11,40000 Čakovec</item>
      <item>Policijska postaja Čakovec, Ulica Jakova Gotovca 7,40000 Čakovec</item>
    </izvorni_sadrzaj>
    <derivirana_varijabla naziv="DomainObject.Predmet.SudioniciListAdressOIB_1">
      <item>METALLBAU HORVAT jednostavno društvo s ograničenom odgovornošću za proizvodnju metalnih proizvoda, OIB 94899998581, Bana Josipa Jelačića 39,40000 Mačkovec</item>
      <item>Financijska agencija, OIB 85821130368, A.CESARCA 2,42000 Varaždin</item>
      <item>Trgovački sud u Varaždinu - sudski registar, OIB 07397915111, Braće Radića 2,42000 Varaždin</item>
      <item>Tomica Horvat, OIB 60603886106, Bana Josipa Jelačića 39,40000 Mačkovec</item>
      <item>Županijsko državno odvjetništvo u Varaždinu, Braće Radića 2,42000 Varaždin</item>
      <item>Erste &amp; Steiermarkische bank d.d., Jadranski trg 3A,51000 Rijeka</item>
      <item>Ministarstvo financija, Porezna uprava, Područni ured Čakovec, O. Keršovanija 11,40000 Čakovec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94899998581</item>
      <item>, OIB 85821130368</item>
      <item>, OIB 07397915111</item>
      <item>, OIB 60603886106</item>
      <item>, OIB null</item>
      <item>, OIB null</item>
      <item>, OIB null</item>
      <item>, OIB null</item>
    </izvorni_sadrzaj>
    <derivirana_varijabla naziv="DomainObject.Predmet.SudioniciListNazivOIB_1">
      <item>, OIB 94899998581</item>
      <item>, OIB 85821130368</item>
      <item>, OIB 07397915111</item>
      <item>, OIB 60603886106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lipnja 2021.</izvorni_sadrzaj>
    <derivirana_varijabla naziv="DomainObject.Predmet.DatumPocetkaProcesa_1">11.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D7C31-13A8-4FD2-A4CE-A52A51BB3BB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355</properties:Words>
  <properties:Characters>1945</properties:Characters>
  <properties:Lines>92</properties:Lines>
  <properties:Paragraphs>37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2022-01-13T08:34:00Z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2022-02-07T11:06:00Z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St-363/2021-11 / Zapisnik - Ročište radi rasprave o uvjetima za otvaranje steč. post. (St-363-21-11 Zapisnik od 7.2.22 -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